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JÜL-2026-102-65H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Holzbau und Dachdeckerarbeiten Promenadenschule Jülich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Holzbau, Zimmerer- und Dachdeckerarbeiten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